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5F88A" w14:textId="77777777" w:rsidR="00F42BC7" w:rsidRPr="00690BA6" w:rsidRDefault="00F42BC7" w:rsidP="00F4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BOTSWAYN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BEC9495" w14:textId="77777777" w:rsidR="00F42BC7" w:rsidRDefault="00F42BC7" w:rsidP="00F42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E0CF8C9" w14:textId="77777777" w:rsidR="00F42BC7" w:rsidRDefault="00F42BC7" w:rsidP="00F42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11CFF" w14:textId="77777777" w:rsidR="00F42BC7" w:rsidRDefault="00F42BC7" w:rsidP="00F42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B244A5" w14:textId="77777777" w:rsidR="00F42BC7" w:rsidRDefault="00F42BC7" w:rsidP="00F4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50037E6" w14:textId="77777777" w:rsidR="00F42BC7" w:rsidRDefault="00F42BC7" w:rsidP="00F42BC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46D30BE" w14:textId="77777777" w:rsidR="00F42BC7" w:rsidRDefault="00F42BC7" w:rsidP="00F42BC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BF3E016" w14:textId="77777777" w:rsidR="00F42BC7" w:rsidRDefault="00F42BC7" w:rsidP="00F4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5E87785" w14:textId="77777777" w:rsidR="00F42BC7" w:rsidRDefault="00F42BC7" w:rsidP="00F4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23E06C1" w14:textId="77777777" w:rsidR="00F42BC7" w:rsidRDefault="00F42BC7" w:rsidP="00F4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March 2021</w:t>
      </w:r>
    </w:p>
    <w:p w14:paraId="6388DA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8F65" w14:textId="77777777" w:rsidR="00F42BC7" w:rsidRDefault="00F42BC7" w:rsidP="009139A6">
      <w:r>
        <w:separator/>
      </w:r>
    </w:p>
  </w:endnote>
  <w:endnote w:type="continuationSeparator" w:id="0">
    <w:p w14:paraId="7B6D0833" w14:textId="77777777" w:rsidR="00F42BC7" w:rsidRDefault="00F42B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1B4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8DC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6BB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7660A" w14:textId="77777777" w:rsidR="00F42BC7" w:rsidRDefault="00F42BC7" w:rsidP="009139A6">
      <w:r>
        <w:separator/>
      </w:r>
    </w:p>
  </w:footnote>
  <w:footnote w:type="continuationSeparator" w:id="0">
    <w:p w14:paraId="117B1925" w14:textId="77777777" w:rsidR="00F42BC7" w:rsidRDefault="00F42B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388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AF5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DE5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C7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42BC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3AC06"/>
  <w15:chartTrackingRefBased/>
  <w15:docId w15:val="{52B94095-4111-4AB4-8B84-82D4E65A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2021-04-03T20:20:00Z</dcterms:created>
  <dcterms:modified xsi:type="dcterms:W3CDTF">2021-04-03T20:21:00Z</dcterms:modified>
</cp:coreProperties>
</file>